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A2305"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478E2592" w14:textId="436E5C17" w:rsidR="00BF4E53" w:rsidRPr="00E800F7" w:rsidRDefault="00BF4E53" w:rsidP="00BF4E53">
      <w:bookmarkStart w:id="0" w:name="_Hlk119258304"/>
      <w:bookmarkStart w:id="1" w:name="_Hlk119265274"/>
      <w:bookmarkStart w:id="2" w:name="_Hlk97909073"/>
      <w:r w:rsidRPr="00E800F7">
        <w:rPr>
          <w:b/>
        </w:rPr>
        <w:t>TO:</w:t>
      </w:r>
      <w:r w:rsidRPr="00E800F7">
        <w:rPr>
          <w:b/>
        </w:rPr>
        <w:tab/>
      </w:r>
      <w:r w:rsidRPr="00E800F7">
        <w:rPr>
          <w:b/>
        </w:rPr>
        <w:tab/>
      </w:r>
      <w:bookmarkStart w:id="3" w:name="_Hlk117861302"/>
      <w:bookmarkStart w:id="4" w:name="_Hlk117866895"/>
      <w:r w:rsidR="005A4CE7" w:rsidRPr="00E800F7">
        <w:t>Bradley Reynolds</w:t>
      </w:r>
      <w:bookmarkEnd w:id="3"/>
      <w:r w:rsidR="000D6F11" w:rsidRPr="00E800F7">
        <w:t>, Attorney</w:t>
      </w:r>
      <w:bookmarkEnd w:id="4"/>
    </w:p>
    <w:p w14:paraId="33443911" w14:textId="77777777" w:rsidR="00BF4E53" w:rsidRPr="00E800F7" w:rsidRDefault="00BF4E53" w:rsidP="00BF4E53">
      <w:pPr>
        <w:ind w:left="1440"/>
      </w:pPr>
      <w:r w:rsidRPr="00E800F7">
        <w:t>Legal Division</w:t>
      </w:r>
    </w:p>
    <w:p w14:paraId="5B4E11A6" w14:textId="77777777" w:rsidR="00BF4E53" w:rsidRPr="00E800F7" w:rsidRDefault="00BF4E53" w:rsidP="00BF4E53">
      <w:pPr>
        <w:tabs>
          <w:tab w:val="left" w:pos="1170"/>
        </w:tabs>
      </w:pPr>
      <w:r w:rsidRPr="00E800F7">
        <w:tab/>
      </w:r>
      <w:r w:rsidRPr="00E800F7">
        <w:tab/>
      </w:r>
    </w:p>
    <w:p w14:paraId="5D07EA4A" w14:textId="7E7163A4" w:rsidR="00BF4E53" w:rsidRPr="00E800F7" w:rsidRDefault="00BF4E53" w:rsidP="00BF4E53">
      <w:r w:rsidRPr="00E800F7">
        <w:rPr>
          <w:b/>
        </w:rPr>
        <w:t>FROM:</w:t>
      </w:r>
      <w:r w:rsidRPr="00E800F7">
        <w:rPr>
          <w:b/>
        </w:rPr>
        <w:tab/>
      </w:r>
      <w:bookmarkStart w:id="5" w:name="_Hlk117861347"/>
      <w:r w:rsidR="005A4CE7" w:rsidRPr="00E800F7">
        <w:t>Jaspinder Singh</w:t>
      </w:r>
      <w:r w:rsidRPr="00E800F7">
        <w:t xml:space="preserve">, </w:t>
      </w:r>
      <w:r w:rsidR="005A4CE7" w:rsidRPr="00E800F7">
        <w:t>Engineering Specialist</w:t>
      </w:r>
      <w:bookmarkEnd w:id="5"/>
    </w:p>
    <w:p w14:paraId="13B402AF" w14:textId="77777777" w:rsidR="00BF4E53" w:rsidRPr="00E800F7" w:rsidRDefault="00BF4E53" w:rsidP="00BF4E53">
      <w:pPr>
        <w:ind w:left="1440"/>
      </w:pPr>
      <w:r w:rsidRPr="00E800F7">
        <w:t>Infrastructure Division</w:t>
      </w:r>
    </w:p>
    <w:bookmarkEnd w:id="0"/>
    <w:p w14:paraId="7BD7B954" w14:textId="0B823AAA" w:rsidR="00BF4E53" w:rsidRPr="00E800F7" w:rsidRDefault="00BF4E53" w:rsidP="00BF4E53">
      <w:pPr>
        <w:tabs>
          <w:tab w:val="left" w:pos="1170"/>
        </w:tabs>
        <w:spacing w:before="240"/>
      </w:pPr>
      <w:r w:rsidRPr="00E800F7">
        <w:rPr>
          <w:b/>
        </w:rPr>
        <w:t>DATE:</w:t>
      </w:r>
      <w:r w:rsidRPr="00E800F7">
        <w:rPr>
          <w:b/>
        </w:rPr>
        <w:tab/>
      </w:r>
      <w:r w:rsidRPr="00E800F7">
        <w:rPr>
          <w:b/>
        </w:rPr>
        <w:tab/>
      </w:r>
      <w:bookmarkStart w:id="6" w:name="_Hlk117872468"/>
      <w:r w:rsidR="005A4CE7" w:rsidRPr="00E800F7">
        <w:t>May 12, 2023</w:t>
      </w:r>
      <w:bookmarkEnd w:id="1"/>
      <w:bookmarkEnd w:id="6"/>
      <w:r w:rsidRPr="00E800F7">
        <w:rPr>
          <w:bCs/>
        </w:rPr>
        <w:t xml:space="preserve"> </w:t>
      </w:r>
      <w:bookmarkEnd w:id="2"/>
    </w:p>
    <w:p w14:paraId="1DEDCFD7" w14:textId="77777777" w:rsidR="00BF4E53" w:rsidRPr="00E800F7" w:rsidRDefault="00BF4E53" w:rsidP="00BF4E53">
      <w:pPr>
        <w:tabs>
          <w:tab w:val="left" w:pos="1170"/>
        </w:tabs>
        <w:spacing w:before="240"/>
      </w:pPr>
    </w:p>
    <w:p w14:paraId="474B3C8D" w14:textId="7B6EF5CC" w:rsidR="00BF4E53" w:rsidRPr="00E800F7" w:rsidRDefault="00BF4E53" w:rsidP="00BF4E53">
      <w:pPr>
        <w:pStyle w:val="BodyText"/>
        <w:spacing w:after="0"/>
        <w:ind w:left="1440" w:hanging="1440"/>
        <w:jc w:val="both"/>
        <w:rPr>
          <w:rFonts w:cs="Times New Roman"/>
          <w:i/>
        </w:rPr>
      </w:pPr>
      <w:r w:rsidRPr="00E800F7">
        <w:rPr>
          <w:b/>
        </w:rPr>
        <w:t>RE:</w:t>
      </w:r>
      <w:r w:rsidRPr="00E800F7">
        <w:rPr>
          <w:b/>
        </w:rPr>
        <w:tab/>
      </w:r>
      <w:bookmarkStart w:id="7" w:name="_Hlk98138823"/>
      <w:r w:rsidR="005A4CE7" w:rsidRPr="00E800F7">
        <w:rPr>
          <w:rFonts w:cs="Times New Roman"/>
          <w:bCs/>
        </w:rPr>
        <w:t xml:space="preserve">Docket No. 54646 </w:t>
      </w:r>
      <w:r w:rsidR="005A4CE7" w:rsidRPr="00E800F7">
        <w:t xml:space="preserve">– </w:t>
      </w:r>
      <w:r w:rsidR="005A4CE7" w:rsidRPr="00E800F7">
        <w:rPr>
          <w:rFonts w:cs="Times New Roman"/>
          <w:i/>
        </w:rPr>
        <w:t xml:space="preserve">Petition of </w:t>
      </w:r>
      <w:r w:rsidR="005A4CE7" w:rsidRPr="00E800F7">
        <w:rPr>
          <w:i/>
        </w:rPr>
        <w:t>DEBLOCK, Ltd.</w:t>
      </w:r>
      <w:r w:rsidR="005A4CE7" w:rsidRPr="00E800F7">
        <w:rPr>
          <w:rFonts w:cs="Times New Roman"/>
          <w:i/>
        </w:rPr>
        <w:t xml:space="preserve"> to Amend Aqua Texas, Inc.</w:t>
      </w:r>
      <w:r w:rsidR="005A4CE7" w:rsidRPr="00E800F7">
        <w:rPr>
          <w:i/>
        </w:rPr>
        <w:t>’s</w:t>
      </w:r>
      <w:r w:rsidR="005A4CE7" w:rsidRPr="00E800F7">
        <w:rPr>
          <w:rFonts w:cs="Times New Roman"/>
          <w:i/>
        </w:rPr>
        <w:t xml:space="preserve"> Certificate of Convenience and Necessity in </w:t>
      </w:r>
      <w:r w:rsidR="005A4CE7" w:rsidRPr="00E800F7">
        <w:rPr>
          <w:i/>
          <w:iCs/>
        </w:rPr>
        <w:t>Denton</w:t>
      </w:r>
      <w:r w:rsidR="005A4CE7" w:rsidRPr="00E800F7">
        <w:rPr>
          <w:rFonts w:cs="Times New Roman"/>
          <w:i/>
        </w:rPr>
        <w:t xml:space="preserve"> County by Streamlined Expedited Release</w:t>
      </w:r>
      <w:bookmarkEnd w:id="7"/>
    </w:p>
    <w:p w14:paraId="2C5ED812" w14:textId="77777777" w:rsidR="008C469B" w:rsidRPr="00E800F7" w:rsidRDefault="0028111B" w:rsidP="008C469B">
      <w:pPr>
        <w:tabs>
          <w:tab w:val="left" w:pos="1170"/>
        </w:tabs>
        <w:ind w:left="1170" w:right="-450" w:hanging="1170"/>
      </w:pPr>
      <w:r w:rsidRPr="00E800F7">
        <w:rPr>
          <w:noProof/>
        </w:rPr>
        <mc:AlternateContent>
          <mc:Choice Requires="wps">
            <w:drawing>
              <wp:anchor distT="4294967289" distB="4294967289" distL="114300" distR="114300" simplePos="0" relativeHeight="251658240" behindDoc="0" locked="0" layoutInCell="1" allowOverlap="1" wp14:anchorId="1D4423FF" wp14:editId="5A259F76">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846F8C"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E800F7">
        <w:tab/>
      </w:r>
    </w:p>
    <w:p w14:paraId="4D940520" w14:textId="77777777" w:rsidR="004A33AB" w:rsidRPr="00E800F7" w:rsidRDefault="004A33AB" w:rsidP="004A33AB">
      <w:pPr>
        <w:rPr>
          <w:strike/>
        </w:rPr>
      </w:pPr>
    </w:p>
    <w:p w14:paraId="7F898CBD" w14:textId="77777777" w:rsidR="005A4CE7" w:rsidRPr="00E800F7" w:rsidRDefault="005A4CE7" w:rsidP="005A4CE7">
      <w:pPr>
        <w:rPr>
          <w:rFonts w:eastAsiaTheme="minorHAnsi"/>
        </w:rPr>
      </w:pPr>
      <w:r w:rsidRPr="00E800F7">
        <w:rPr>
          <w:rFonts w:eastAsiaTheme="minorHAnsi"/>
        </w:rPr>
        <w:t xml:space="preserve">On </w:t>
      </w:r>
      <w:r w:rsidRPr="00E800F7">
        <w:rPr>
          <w:rStyle w:val="Style3"/>
          <w:i w:val="0"/>
        </w:rPr>
        <w:t>February 13, 2023</w:t>
      </w:r>
      <w:r w:rsidRPr="00E800F7">
        <w:rPr>
          <w:rFonts w:eastAsiaTheme="minorHAnsi"/>
          <w:i/>
        </w:rPr>
        <w:t>,</w:t>
      </w:r>
      <w:r w:rsidRPr="00E800F7">
        <w:rPr>
          <w:rFonts w:eastAsiaTheme="minorHAnsi"/>
        </w:rPr>
        <w:t xml:space="preserve"> </w:t>
      </w:r>
      <w:r w:rsidRPr="00E800F7">
        <w:t>DEBLOCK, Ltd.</w:t>
      </w:r>
      <w:r w:rsidRPr="00E800F7">
        <w:rPr>
          <w:bCs/>
        </w:rPr>
        <w:t xml:space="preserve"> </w:t>
      </w:r>
      <w:r w:rsidRPr="00E800F7">
        <w:rPr>
          <w:rFonts w:eastAsiaTheme="minorHAnsi"/>
        </w:rPr>
        <w:t>(</w:t>
      </w:r>
      <w:r w:rsidRPr="00E800F7">
        <w:t>DEBLOCK</w:t>
      </w:r>
      <w:r w:rsidRPr="00E800F7">
        <w:rPr>
          <w:rFonts w:eastAsiaTheme="minorHAnsi"/>
        </w:rPr>
        <w:t xml:space="preserve">) filed a petition for streamlined expedited release from </w:t>
      </w:r>
      <w:r w:rsidRPr="00E800F7">
        <w:rPr>
          <w:iCs/>
        </w:rPr>
        <w:t>Aqua Texas, Inc.</w:t>
      </w:r>
      <w:r w:rsidRPr="00E800F7">
        <w:rPr>
          <w:rFonts w:eastAsiaTheme="minorHAnsi"/>
        </w:rPr>
        <w:t xml:space="preserve">'s (Aqua Texas) </w:t>
      </w:r>
      <w:bookmarkStart w:id="8" w:name="_Hlk97895332"/>
      <w:bookmarkStart w:id="9" w:name="_Hlk85704462"/>
      <w:r w:rsidRPr="00E800F7">
        <w:rPr>
          <w:rStyle w:val="Style1"/>
          <w:color w:val="auto"/>
        </w:rPr>
        <w:t>water</w:t>
      </w:r>
      <w:bookmarkEnd w:id="8"/>
      <w:r w:rsidRPr="00E800F7">
        <w:rPr>
          <w:rFonts w:eastAsiaTheme="minorHAnsi"/>
        </w:rPr>
        <w:t xml:space="preserve"> </w:t>
      </w:r>
      <w:bookmarkEnd w:id="9"/>
      <w:r w:rsidRPr="00E800F7">
        <w:rPr>
          <w:rFonts w:eastAsiaTheme="minorHAnsi"/>
        </w:rPr>
        <w:t xml:space="preserve">Certificate of Convenience and Necessity (CCN) No. </w:t>
      </w:r>
      <w:r w:rsidRPr="00E800F7">
        <w:t>13201</w:t>
      </w:r>
      <w:r w:rsidRPr="00E800F7">
        <w:rPr>
          <w:rFonts w:eastAsiaTheme="minorHAnsi"/>
        </w:rPr>
        <w:t xml:space="preserve"> in Denton County, under Texas Water Code (TWC) § 13.2541(b) and 16 Texas Administrative Code (TAC) § 24.245(h). </w:t>
      </w:r>
      <w:r w:rsidRPr="00E800F7">
        <w:t xml:space="preserve">DEBLOCK </w:t>
      </w:r>
      <w:r w:rsidRPr="00E800F7">
        <w:rPr>
          <w:rFonts w:eastAsiaTheme="minorHAnsi"/>
        </w:rPr>
        <w:t xml:space="preserve">asserts that the land is at least 25 contiguous acres, is not receiving </w:t>
      </w:r>
      <w:r w:rsidRPr="00E800F7">
        <w:rPr>
          <w:rStyle w:val="Style1"/>
          <w:color w:val="auto"/>
        </w:rPr>
        <w:t>water</w:t>
      </w:r>
      <w:r w:rsidRPr="00E800F7">
        <w:rPr>
          <w:rFonts w:eastAsiaTheme="minorHAnsi"/>
        </w:rPr>
        <w:t xml:space="preserve"> service, and </w:t>
      </w:r>
      <w:proofErr w:type="gramStart"/>
      <w:r w:rsidRPr="00E800F7">
        <w:rPr>
          <w:rFonts w:eastAsiaTheme="minorHAnsi"/>
        </w:rPr>
        <w:t>is located in</w:t>
      </w:r>
      <w:proofErr w:type="gramEnd"/>
      <w:r w:rsidRPr="00E800F7">
        <w:rPr>
          <w:rFonts w:eastAsiaTheme="minorHAnsi"/>
        </w:rPr>
        <w:t xml:space="preserve"> Denton County, which is a qualifying county.   </w:t>
      </w:r>
    </w:p>
    <w:p w14:paraId="7E66BCF0" w14:textId="77777777" w:rsidR="00A9697C" w:rsidRPr="00E800F7" w:rsidRDefault="00A9697C" w:rsidP="00A9697C">
      <w:pPr>
        <w:rPr>
          <w:strike/>
        </w:rPr>
      </w:pPr>
    </w:p>
    <w:p w14:paraId="466B3B86" w14:textId="06FAACAF" w:rsidR="00BF77D0" w:rsidRPr="00E800F7" w:rsidRDefault="005A4CE7" w:rsidP="00BF77D0">
      <w:r w:rsidRPr="00E800F7">
        <w:t xml:space="preserve">DEBLOCK </w:t>
      </w:r>
      <w:r w:rsidR="00A9697C" w:rsidRPr="00E800F7">
        <w:t xml:space="preserve">submitted </w:t>
      </w:r>
      <w:proofErr w:type="gramStart"/>
      <w:r w:rsidR="00A9697C" w:rsidRPr="00E800F7">
        <w:rPr>
          <w:rFonts w:eastAsiaTheme="minorHAnsi"/>
        </w:rPr>
        <w:t>a sworn affidavit</w:t>
      </w:r>
      <w:proofErr w:type="gramEnd"/>
      <w:r w:rsidR="00A9697C" w:rsidRPr="00E800F7">
        <w:rPr>
          <w:rFonts w:eastAsiaTheme="minorHAnsi"/>
        </w:rPr>
        <w:t xml:space="preserve"> attesting that the </w:t>
      </w:r>
      <w:r w:rsidR="00BF77D0" w:rsidRPr="00E800F7">
        <w:rPr>
          <w:rFonts w:eastAsiaTheme="minorHAnsi"/>
        </w:rPr>
        <w:t>tract of land</w:t>
      </w:r>
      <w:r w:rsidR="00A9697C" w:rsidRPr="00E800F7">
        <w:rPr>
          <w:rFonts w:eastAsiaTheme="minorHAnsi"/>
        </w:rPr>
        <w:t xml:space="preserve"> was not receiving</w:t>
      </w:r>
      <w:r w:rsidR="00027140" w:rsidRPr="00E800F7">
        <w:rPr>
          <w:rFonts w:eastAsiaTheme="minorHAnsi"/>
        </w:rPr>
        <w:t xml:space="preserve"> </w:t>
      </w:r>
      <w:r w:rsidRPr="00E800F7">
        <w:rPr>
          <w:rStyle w:val="Style1"/>
          <w:color w:val="auto"/>
        </w:rPr>
        <w:t>water</w:t>
      </w:r>
      <w:r w:rsidR="00A9697C" w:rsidRPr="00E800F7">
        <w:rPr>
          <w:rFonts w:eastAsiaTheme="minorHAnsi"/>
        </w:rPr>
        <w:t xml:space="preserve"> </w:t>
      </w:r>
      <w:r w:rsidR="002D064C" w:rsidRPr="00E800F7">
        <w:rPr>
          <w:rFonts w:eastAsiaTheme="minorHAnsi"/>
        </w:rPr>
        <w:t>service</w:t>
      </w:r>
      <w:r w:rsidR="00A9697C" w:rsidRPr="00E800F7">
        <w:rPr>
          <w:rFonts w:eastAsiaTheme="minorHAnsi"/>
        </w:rPr>
        <w:t xml:space="preserve"> from </w:t>
      </w:r>
      <w:r w:rsidRPr="00E800F7">
        <w:rPr>
          <w:iCs/>
        </w:rPr>
        <w:t>Aqua Texas</w:t>
      </w:r>
      <w:r w:rsidR="00A9697C" w:rsidRPr="00E800F7">
        <w:t xml:space="preserve"> </w:t>
      </w:r>
      <w:r w:rsidR="00A9697C" w:rsidRPr="00E800F7">
        <w:rPr>
          <w:rFonts w:eastAsiaTheme="minorHAnsi"/>
        </w:rPr>
        <w:t>and</w:t>
      </w:r>
      <w:r w:rsidR="00A9697C" w:rsidRPr="00E800F7">
        <w:t xml:space="preserve"> a </w:t>
      </w:r>
      <w:r w:rsidR="00A9697C" w:rsidRPr="00E800F7">
        <w:rPr>
          <w:rFonts w:eastAsiaTheme="minorHAnsi"/>
        </w:rPr>
        <w:t>warranty deed confirming</w:t>
      </w:r>
      <w:r w:rsidR="00AF0DB8" w:rsidRPr="00E800F7">
        <w:rPr>
          <w:rFonts w:eastAsiaTheme="minorHAnsi"/>
        </w:rPr>
        <w:t xml:space="preserve"> </w:t>
      </w:r>
      <w:r w:rsidR="00A9697C" w:rsidRPr="00E800F7">
        <w:rPr>
          <w:rFonts w:eastAsiaTheme="minorHAnsi"/>
        </w:rPr>
        <w:t>ownership of the</w:t>
      </w:r>
      <w:r w:rsidR="00BF77D0" w:rsidRPr="00E800F7">
        <w:rPr>
          <w:rFonts w:eastAsiaTheme="minorHAnsi"/>
        </w:rPr>
        <w:t xml:space="preserve"> landowner’s total</w:t>
      </w:r>
      <w:r w:rsidR="00A9697C" w:rsidRPr="00E800F7">
        <w:rPr>
          <w:rFonts w:eastAsiaTheme="minorHAnsi"/>
        </w:rPr>
        <w:t xml:space="preserve"> </w:t>
      </w:r>
      <w:r w:rsidR="00BF77D0" w:rsidRPr="00E800F7">
        <w:rPr>
          <w:rFonts w:eastAsiaTheme="minorHAnsi"/>
        </w:rPr>
        <w:t>property</w:t>
      </w:r>
      <w:r w:rsidR="00A9697C" w:rsidRPr="00E800F7">
        <w:rPr>
          <w:rFonts w:eastAsiaTheme="minorHAnsi"/>
        </w:rPr>
        <w:t>.</w:t>
      </w:r>
      <w:r w:rsidR="00E04A63">
        <w:rPr>
          <w:rFonts w:eastAsiaTheme="minorHAnsi"/>
        </w:rPr>
        <w:t xml:space="preserve"> </w:t>
      </w:r>
      <w:r w:rsidRPr="00E800F7">
        <w:t xml:space="preserve">DEBLOCK </w:t>
      </w:r>
      <w:r w:rsidR="00A67808" w:rsidRPr="00E800F7">
        <w:t xml:space="preserve">included </w:t>
      </w:r>
      <w:r w:rsidR="00BF77D0" w:rsidRPr="00E800F7">
        <w:t>a statement indicating</w:t>
      </w:r>
      <w:r w:rsidR="00BF77D0" w:rsidRPr="00E800F7">
        <w:rPr>
          <w:rFonts w:eastAsiaTheme="minorHAnsi"/>
          <w:bCs/>
        </w:rPr>
        <w:t xml:space="preserve"> a copy of the petition was sent via certified mail to</w:t>
      </w:r>
      <w:r w:rsidR="00BF77D0" w:rsidRPr="00E800F7">
        <w:rPr>
          <w:rFonts w:eastAsiaTheme="minorHAnsi"/>
        </w:rPr>
        <w:t xml:space="preserve"> </w:t>
      </w:r>
      <w:r w:rsidRPr="00E800F7">
        <w:rPr>
          <w:iCs/>
        </w:rPr>
        <w:t>Aqua Texas</w:t>
      </w:r>
      <w:r w:rsidR="00BF77D0" w:rsidRPr="00E800F7">
        <w:rPr>
          <w:rFonts w:eastAsiaTheme="minorHAnsi"/>
          <w:bCs/>
        </w:rPr>
        <w:t xml:space="preserve"> </w:t>
      </w:r>
      <w:r w:rsidR="00BF77D0" w:rsidRPr="00E800F7">
        <w:rPr>
          <w:rFonts w:eastAsiaTheme="minorHAnsi"/>
        </w:rPr>
        <w:t>on the date the petition was filed with the Commission.</w:t>
      </w:r>
    </w:p>
    <w:p w14:paraId="1AD752BB" w14:textId="77777777" w:rsidR="00BF77D0" w:rsidRPr="00E800F7" w:rsidRDefault="00A9697C" w:rsidP="000B380E">
      <w:pPr>
        <w:rPr>
          <w:rFonts w:eastAsiaTheme="minorHAnsi"/>
        </w:rPr>
      </w:pPr>
      <w:r w:rsidRPr="00E800F7">
        <w:rPr>
          <w:rFonts w:eastAsiaTheme="minorHAnsi"/>
        </w:rPr>
        <w:t xml:space="preserve"> </w:t>
      </w:r>
      <w:r w:rsidR="00157F88" w:rsidRPr="00E800F7">
        <w:rPr>
          <w:rFonts w:eastAsiaTheme="minorHAnsi"/>
        </w:rPr>
        <w:t xml:space="preserve"> </w:t>
      </w:r>
    </w:p>
    <w:p w14:paraId="518D9B9C" w14:textId="68B0E619" w:rsidR="00A67808" w:rsidRPr="00E800F7" w:rsidRDefault="00E800F7" w:rsidP="000B380E">
      <w:pPr>
        <w:rPr>
          <w:rFonts w:ascii="Garamond" w:hAnsi="Garamond"/>
          <w:b/>
          <w:bCs/>
        </w:rPr>
      </w:pPr>
      <w:r w:rsidRPr="00E800F7">
        <w:t xml:space="preserve">Based on the mapping review by </w:t>
      </w:r>
      <w:sdt>
        <w:sdtPr>
          <w:id w:val="1145935836"/>
          <w:placeholder>
            <w:docPart w:val="DA7F1E371A40464099D2AF6C04886019"/>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rsidRPr="00E800F7">
            <w:t>Dave Babicki</w:t>
          </w:r>
        </w:sdtContent>
      </w:sdt>
      <w:r w:rsidRPr="00E800F7">
        <w:t xml:space="preserve">, Infrastructure Division, the revised maps and digital mapping data submitted with </w:t>
      </w:r>
      <w:sdt>
        <w:sdtPr>
          <w:rPr>
            <w:bCs/>
          </w:rPr>
          <w:alias w:val="Item #"/>
          <w:tag w:val="Item #"/>
          <w:id w:val="2017422588"/>
          <w:placeholder>
            <w:docPart w:val="343C86DF2C4F428EB03148F770362C57"/>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Pr="00E800F7">
            <w:rPr>
              <w:bCs/>
            </w:rPr>
            <w:t>Item 5</w:t>
          </w:r>
        </w:sdtContent>
      </w:sdt>
      <w:r w:rsidRPr="00E800F7">
        <w:t xml:space="preserve"> on </w:t>
      </w:r>
      <w:sdt>
        <w:sdtPr>
          <w:rPr>
            <w:bCs/>
          </w:rPr>
          <w:id w:val="1794182058"/>
          <w:placeholder>
            <w:docPart w:val="3DB3D6F6E4014D43BE91A8099122F4D5"/>
          </w:placeholder>
          <w:date w:fullDate="2023-03-31T00:00:00Z">
            <w:dateFormat w:val="MMMM d, yyyy"/>
            <w:lid w:val="en-US"/>
            <w:storeMappedDataAs w:val="dateTime"/>
            <w:calendar w:val="gregorian"/>
          </w:date>
        </w:sdtPr>
        <w:sdtEndPr/>
        <w:sdtContent>
          <w:r w:rsidRPr="00E800F7">
            <w:rPr>
              <w:bCs/>
            </w:rPr>
            <w:t>March 31, 2023</w:t>
          </w:r>
        </w:sdtContent>
      </w:sdt>
      <w:r w:rsidRPr="00E800F7">
        <w:t xml:space="preserve"> are sufficient f</w:t>
      </w:r>
      <w:r w:rsidR="00157F88" w:rsidRPr="00E800F7">
        <w:rPr>
          <w:rFonts w:eastAsiaTheme="minorHAnsi"/>
        </w:rPr>
        <w:t>or determining the location of the tract of land considered for streamlined expedited release</w:t>
      </w:r>
      <w:r w:rsidR="00027140" w:rsidRPr="00E800F7">
        <w:rPr>
          <w:rFonts w:eastAsiaTheme="minorHAnsi"/>
        </w:rPr>
        <w:t xml:space="preserve"> </w:t>
      </w:r>
      <w:sdt>
        <w:sdtPr>
          <w:id w:val="-500128615"/>
          <w:placeholder>
            <w:docPart w:val="92D220AD9C034D6EB0B1A24524AAFD5E"/>
          </w:placeholder>
          <w15:color w:val="FF0000"/>
          <w:dropDownList>
            <w:listItem w:displayText="is" w:value="is"/>
            <w:listItem w:displayText="are" w:value="are"/>
          </w:dropDownList>
        </w:sdtPr>
        <w:sdtEndPr/>
        <w:sdtContent>
          <w:r w:rsidR="005A4CE7" w:rsidRPr="00E800F7">
            <w:t>is</w:t>
          </w:r>
        </w:sdtContent>
      </w:sdt>
      <w:r w:rsidR="00027140" w:rsidRPr="00E800F7">
        <w:t xml:space="preserve"> </w:t>
      </w:r>
      <w:r w:rsidR="00157F88" w:rsidRPr="00E800F7">
        <w:rPr>
          <w:rFonts w:eastAsiaTheme="minorHAnsi"/>
        </w:rPr>
        <w:t xml:space="preserve">located within </w:t>
      </w:r>
      <w:r w:rsidR="005A4CE7" w:rsidRPr="00E800F7">
        <w:rPr>
          <w:iCs/>
        </w:rPr>
        <w:t>Aqua Texas</w:t>
      </w:r>
      <w:r w:rsidR="00157F88" w:rsidRPr="00E800F7">
        <w:t xml:space="preserve">’s </w:t>
      </w:r>
      <w:r w:rsidR="005A4CE7" w:rsidRPr="00E800F7">
        <w:rPr>
          <w:rStyle w:val="Style1"/>
          <w:color w:val="auto"/>
        </w:rPr>
        <w:t>water</w:t>
      </w:r>
      <w:r w:rsidR="00027140" w:rsidRPr="00E800F7">
        <w:rPr>
          <w:rFonts w:eastAsiaTheme="minorHAnsi"/>
        </w:rPr>
        <w:t xml:space="preserve"> </w:t>
      </w:r>
      <w:r w:rsidR="00157F88" w:rsidRPr="00E800F7">
        <w:rPr>
          <w:rFonts w:eastAsiaTheme="minorHAnsi"/>
        </w:rPr>
        <w:t>CCN</w:t>
      </w:r>
      <w:r w:rsidR="00BE7C83">
        <w:rPr>
          <w:rFonts w:eastAsiaTheme="minorHAnsi"/>
        </w:rPr>
        <w:t xml:space="preserve"> No. 13201</w:t>
      </w:r>
      <w:r w:rsidR="00157F88" w:rsidRPr="00E800F7">
        <w:rPr>
          <w:rFonts w:eastAsiaTheme="minorHAnsi"/>
        </w:rPr>
        <w:t>.</w:t>
      </w:r>
      <w:r w:rsidR="00027140" w:rsidRPr="00E800F7">
        <w:rPr>
          <w:rFonts w:ascii="Garamond" w:hAnsi="Garamond"/>
          <w:b/>
          <w:bCs/>
        </w:rPr>
        <w:t xml:space="preserve">  </w:t>
      </w:r>
    </w:p>
    <w:p w14:paraId="40979B0B" w14:textId="77777777" w:rsidR="00E34257" w:rsidRPr="00E800F7" w:rsidRDefault="00E34257" w:rsidP="000B380E"/>
    <w:p w14:paraId="616F0625" w14:textId="30825455" w:rsidR="00A9697C" w:rsidRPr="00E800F7" w:rsidRDefault="00E800F7" w:rsidP="00A9697C">
      <w:r w:rsidRPr="00E800F7">
        <w:t>The landowner’s total property is approximately 63 acres. The tract of land in the petition for streamlined expedited release is approximately 63 acres, of which approximately 59.2 acres overlap Aqua Texas, Inc. (CCN No. 13201) and would be decertified from CCN No. 13201.</w:t>
      </w:r>
    </w:p>
    <w:p w14:paraId="12EA073D" w14:textId="77777777" w:rsidR="00E800F7" w:rsidRPr="00E800F7" w:rsidRDefault="00E800F7" w:rsidP="00A9697C"/>
    <w:p w14:paraId="7B4B929A" w14:textId="02A6E77F" w:rsidR="00DA36E8" w:rsidRPr="00E800F7" w:rsidRDefault="00A9697C" w:rsidP="00D957CC">
      <w:r w:rsidRPr="00E800F7">
        <w:t>Based on my technical and managerial review</w:t>
      </w:r>
      <w:r w:rsidR="00A67808" w:rsidRPr="00E800F7">
        <w:t xml:space="preserve"> and the mapping review by </w:t>
      </w:r>
      <w:bookmarkStart w:id="10" w:name="_Hlk97907535"/>
      <w:sdt>
        <w:sdtPr>
          <w:id w:val="-587453430"/>
          <w:placeholder>
            <w:docPart w:val="FD61AD96957D443B8B44996BD5D706BE"/>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5A4CE7" w:rsidRPr="00E800F7">
            <w:t>Dave Babicki</w:t>
          </w:r>
        </w:sdtContent>
      </w:sdt>
      <w:bookmarkEnd w:id="10"/>
      <w:r w:rsidR="00027140" w:rsidRPr="00E800F7">
        <w:t xml:space="preserve"> </w:t>
      </w:r>
      <w:r w:rsidRPr="00E800F7">
        <w:t xml:space="preserve">of </w:t>
      </w:r>
      <w:r w:rsidRPr="00E800F7">
        <w:rPr>
          <w:bCs/>
        </w:rPr>
        <w:t>the</w:t>
      </w:r>
      <w:r w:rsidR="00FB0F7B" w:rsidRPr="00E800F7">
        <w:rPr>
          <w:bCs/>
        </w:rPr>
        <w:t xml:space="preserve"> </w:t>
      </w:r>
      <w:r w:rsidR="00E34257" w:rsidRPr="00E800F7">
        <w:rPr>
          <w:bCs/>
          <w:szCs w:val="24"/>
        </w:rPr>
        <w:t xml:space="preserve">additional </w:t>
      </w:r>
      <w:r w:rsidRPr="00E800F7">
        <w:rPr>
          <w:bCs/>
        </w:rPr>
        <w:t xml:space="preserve">information provided by </w:t>
      </w:r>
      <w:r w:rsidR="005A4CE7" w:rsidRPr="00E800F7">
        <w:t>DEBLOCK</w:t>
      </w:r>
      <w:r w:rsidR="00FB0F7B" w:rsidRPr="00E800F7">
        <w:t xml:space="preserve"> </w:t>
      </w:r>
      <w:r w:rsidR="00FB0F7B" w:rsidRPr="00E800F7">
        <w:rPr>
          <w:bCs/>
          <w:szCs w:val="24"/>
        </w:rPr>
        <w:t xml:space="preserve">on </w:t>
      </w:r>
      <w:bookmarkStart w:id="11" w:name="_Hlk97904640"/>
      <w:r w:rsidR="005A4CE7" w:rsidRPr="00E800F7">
        <w:rPr>
          <w:rStyle w:val="Style1"/>
          <w:color w:val="auto"/>
        </w:rPr>
        <w:t>March 31, 2023</w:t>
      </w:r>
      <w:bookmarkEnd w:id="11"/>
      <w:r w:rsidRPr="00E800F7">
        <w:rPr>
          <w:bCs/>
        </w:rPr>
        <w:t xml:space="preserve">, I recommend the petition be deemed </w:t>
      </w:r>
      <w:r w:rsidRPr="00E800F7">
        <w:t>administratively complete and accepted for filing.</w:t>
      </w:r>
    </w:p>
    <w:sectPr w:rsidR="00DA36E8" w:rsidRPr="00E800F7"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ADC5D" w14:textId="77777777" w:rsidR="005A4CE7" w:rsidRDefault="005A4CE7">
      <w:r>
        <w:separator/>
      </w:r>
    </w:p>
  </w:endnote>
  <w:endnote w:type="continuationSeparator" w:id="0">
    <w:p w14:paraId="3D176447" w14:textId="77777777" w:rsidR="005A4CE7" w:rsidRDefault="005A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652D9" w14:textId="77777777" w:rsidR="005A4CE7" w:rsidRDefault="005A4CE7">
      <w:r>
        <w:separator/>
      </w:r>
    </w:p>
  </w:footnote>
  <w:footnote w:type="continuationSeparator" w:id="0">
    <w:p w14:paraId="27576589" w14:textId="77777777" w:rsidR="005A4CE7" w:rsidRDefault="005A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760BD" w14:textId="77777777" w:rsidR="00DA36E8" w:rsidRDefault="00DA36E8">
    <w:pPr>
      <w:pStyle w:val="Header"/>
      <w:jc w:val="center"/>
      <w:rPr>
        <w:b/>
        <w:i/>
        <w:sz w:val="38"/>
      </w:rPr>
    </w:pPr>
    <w:r>
      <w:rPr>
        <w:b/>
        <w:i/>
        <w:sz w:val="38"/>
      </w:rPr>
      <w:t>Public Utility Commission of Texas</w:t>
    </w:r>
  </w:p>
  <w:p w14:paraId="2CA70D06"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FAB7B45"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AAB86"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oofState w:spelling="clean" w:grammar="clean"/>
  <w:attachedTemplate r:id="rId1"/>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CE7"/>
    <w:rsid w:val="00027140"/>
    <w:rsid w:val="00043687"/>
    <w:rsid w:val="000B380E"/>
    <w:rsid w:val="000C3FA8"/>
    <w:rsid w:val="000D6F11"/>
    <w:rsid w:val="00116570"/>
    <w:rsid w:val="00132F55"/>
    <w:rsid w:val="00157F88"/>
    <w:rsid w:val="0022434F"/>
    <w:rsid w:val="0028111B"/>
    <w:rsid w:val="00282DE5"/>
    <w:rsid w:val="002838DC"/>
    <w:rsid w:val="002D064C"/>
    <w:rsid w:val="003B6F5A"/>
    <w:rsid w:val="004249AC"/>
    <w:rsid w:val="004668F5"/>
    <w:rsid w:val="004A33AB"/>
    <w:rsid w:val="004D0C6C"/>
    <w:rsid w:val="004D1E05"/>
    <w:rsid w:val="005365EC"/>
    <w:rsid w:val="005A4CE7"/>
    <w:rsid w:val="005D2427"/>
    <w:rsid w:val="007E4EE0"/>
    <w:rsid w:val="008262FF"/>
    <w:rsid w:val="008A6826"/>
    <w:rsid w:val="008C342E"/>
    <w:rsid w:val="008C469B"/>
    <w:rsid w:val="0091083F"/>
    <w:rsid w:val="00940267"/>
    <w:rsid w:val="00A01ADD"/>
    <w:rsid w:val="00A136DA"/>
    <w:rsid w:val="00A46D00"/>
    <w:rsid w:val="00A668FB"/>
    <w:rsid w:val="00A67808"/>
    <w:rsid w:val="00A7691E"/>
    <w:rsid w:val="00A9697C"/>
    <w:rsid w:val="00AF0DB8"/>
    <w:rsid w:val="00B169CD"/>
    <w:rsid w:val="00B56686"/>
    <w:rsid w:val="00B56DD2"/>
    <w:rsid w:val="00B94D66"/>
    <w:rsid w:val="00BE7C83"/>
    <w:rsid w:val="00BF2538"/>
    <w:rsid w:val="00BF4E53"/>
    <w:rsid w:val="00BF77D0"/>
    <w:rsid w:val="00C201A2"/>
    <w:rsid w:val="00C460C0"/>
    <w:rsid w:val="00C62090"/>
    <w:rsid w:val="00D520AA"/>
    <w:rsid w:val="00D957CC"/>
    <w:rsid w:val="00DA36E8"/>
    <w:rsid w:val="00DD4BCE"/>
    <w:rsid w:val="00E04A63"/>
    <w:rsid w:val="00E34257"/>
    <w:rsid w:val="00E800F7"/>
    <w:rsid w:val="00EA5690"/>
    <w:rsid w:val="00F94B98"/>
    <w:rsid w:val="00FB0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ED6E5E"/>
  <w15:chartTrackingRefBased/>
  <w15:docId w15:val="{D01A7BF2-0706-455E-B10C-782DD9EC8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character" w:styleId="PlaceholderText">
    <w:name w:val="Placeholder Text"/>
    <w:basedOn w:val="DefaultParagraphFont"/>
    <w:uiPriority w:val="99"/>
    <w:semiHidden/>
    <w:rsid w:val="004A33AB"/>
    <w:rPr>
      <w:color w:val="808080"/>
    </w:rPr>
  </w:style>
  <w:style w:type="character" w:customStyle="1" w:styleId="Style1">
    <w:name w:val="Style1"/>
    <w:basedOn w:val="DefaultParagraphFont"/>
    <w:uiPriority w:val="1"/>
    <w:rsid w:val="005365EC"/>
    <w:rPr>
      <w:rFonts w:ascii="Times New Roman" w:hAnsi="Times New Roman"/>
      <w:color w:val="FF0000"/>
      <w:sz w:val="24"/>
    </w:rPr>
  </w:style>
  <w:style w:type="character" w:customStyle="1" w:styleId="Style3">
    <w:name w:val="Style3"/>
    <w:basedOn w:val="DefaultParagraphFont"/>
    <w:uiPriority w:val="1"/>
    <w:rsid w:val="005365EC"/>
    <w:rPr>
      <w:rFonts w:ascii="Times New Roman" w:hAnsi="Times New Roman"/>
      <w:i/>
      <w:color w:val="auto"/>
      <w:sz w:val="24"/>
    </w:rPr>
  </w:style>
  <w:style w:type="character" w:customStyle="1" w:styleId="Style4">
    <w:name w:val="Style4"/>
    <w:basedOn w:val="DefaultParagraphFont"/>
    <w:uiPriority w:val="1"/>
    <w:rsid w:val="00C62090"/>
    <w:rPr>
      <w:rFonts w:ascii="Times New Roman" w:hAnsi="Times New Roman"/>
      <w:color w:val="auto"/>
      <w:sz w:val="24"/>
    </w:rPr>
  </w:style>
  <w:style w:type="paragraph" w:styleId="Revision">
    <w:name w:val="Revision"/>
    <w:hidden/>
    <w:uiPriority w:val="99"/>
    <w:semiHidden/>
    <w:rsid w:val="00BE7C8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Current%20Approved%20Templates\SER%20Sufficiency%20Memo%20Template%20(Revised%203-21-20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2D220AD9C034D6EB0B1A24524AAFD5E"/>
        <w:category>
          <w:name w:val="General"/>
          <w:gallery w:val="placeholder"/>
        </w:category>
        <w:types>
          <w:type w:val="bbPlcHdr"/>
        </w:types>
        <w:behaviors>
          <w:behavior w:val="content"/>
        </w:behaviors>
        <w:guid w:val="{431C7A51-D8DF-4A24-8DC9-6E685BAE95E3}"/>
      </w:docPartPr>
      <w:docPartBody>
        <w:p w:rsidR="001E0B0A" w:rsidRDefault="001E0B0A">
          <w:pPr>
            <w:pStyle w:val="92D220AD9C034D6EB0B1A24524AAFD5E"/>
          </w:pPr>
          <w:r>
            <w:rPr>
              <w:color w:val="808080" w:themeColor="background1" w:themeShade="80"/>
            </w:rPr>
            <w:t>is/are</w:t>
          </w:r>
        </w:p>
      </w:docPartBody>
    </w:docPart>
    <w:docPart>
      <w:docPartPr>
        <w:name w:val="FD61AD96957D443B8B44996BD5D706BE"/>
        <w:category>
          <w:name w:val="General"/>
          <w:gallery w:val="placeholder"/>
        </w:category>
        <w:types>
          <w:type w:val="bbPlcHdr"/>
        </w:types>
        <w:behaviors>
          <w:behavior w:val="content"/>
        </w:behaviors>
        <w:guid w:val="{6334BA3F-E7C9-4D25-BE24-17861C2422C6}"/>
      </w:docPartPr>
      <w:docPartBody>
        <w:p w:rsidR="001E0B0A" w:rsidRDefault="001E0B0A">
          <w:pPr>
            <w:pStyle w:val="FD61AD96957D443B8B44996BD5D706BE"/>
          </w:pPr>
          <w:r w:rsidRPr="00105A44">
            <w:rPr>
              <w:rFonts w:ascii="Garamond" w:hAnsi="Garamond"/>
              <w:color w:val="808080" w:themeColor="background1" w:themeShade="80"/>
            </w:rPr>
            <w:t>Mapping Staff</w:t>
          </w:r>
        </w:p>
      </w:docPartBody>
    </w:docPart>
    <w:docPart>
      <w:docPartPr>
        <w:name w:val="DA7F1E371A40464099D2AF6C04886019"/>
        <w:category>
          <w:name w:val="General"/>
          <w:gallery w:val="placeholder"/>
        </w:category>
        <w:types>
          <w:type w:val="bbPlcHdr"/>
        </w:types>
        <w:behaviors>
          <w:behavior w:val="content"/>
        </w:behaviors>
        <w:guid w:val="{18E5BA6C-7C8D-435F-8B7F-3DBA36892839}"/>
      </w:docPartPr>
      <w:docPartBody>
        <w:p w:rsidR="007A79CA" w:rsidRDefault="001E0B0A" w:rsidP="001E0B0A">
          <w:pPr>
            <w:pStyle w:val="DA7F1E371A40464099D2AF6C04886019"/>
          </w:pPr>
          <w:r w:rsidRPr="00EB3138">
            <w:rPr>
              <w:rStyle w:val="PlaceholderText"/>
              <w:rFonts w:eastAsiaTheme="minorHAnsi"/>
            </w:rPr>
            <w:t>Select ID Mapper</w:t>
          </w:r>
        </w:p>
      </w:docPartBody>
    </w:docPart>
    <w:docPart>
      <w:docPartPr>
        <w:name w:val="343C86DF2C4F428EB03148F770362C57"/>
        <w:category>
          <w:name w:val="General"/>
          <w:gallery w:val="placeholder"/>
        </w:category>
        <w:types>
          <w:type w:val="bbPlcHdr"/>
        </w:types>
        <w:behaviors>
          <w:behavior w:val="content"/>
        </w:behaviors>
        <w:guid w:val="{1B475347-BEBE-4CC1-A415-4C06B4679004}"/>
      </w:docPartPr>
      <w:docPartBody>
        <w:p w:rsidR="007A79CA" w:rsidRDefault="001E0B0A" w:rsidP="001E0B0A">
          <w:pPr>
            <w:pStyle w:val="343C86DF2C4F428EB03148F770362C57"/>
          </w:pPr>
          <w:r w:rsidRPr="00272DD7">
            <w:rPr>
              <w:rStyle w:val="PlaceholderText"/>
            </w:rPr>
            <w:t>Choose an item.</w:t>
          </w:r>
        </w:p>
      </w:docPartBody>
    </w:docPart>
    <w:docPart>
      <w:docPartPr>
        <w:name w:val="3DB3D6F6E4014D43BE91A8099122F4D5"/>
        <w:category>
          <w:name w:val="General"/>
          <w:gallery w:val="placeholder"/>
        </w:category>
        <w:types>
          <w:type w:val="bbPlcHdr"/>
        </w:types>
        <w:behaviors>
          <w:behavior w:val="content"/>
        </w:behaviors>
        <w:guid w:val="{BE2C71E0-74C4-4263-A1D8-AE345EC186D2}"/>
      </w:docPartPr>
      <w:docPartBody>
        <w:p w:rsidR="007A79CA" w:rsidRDefault="001E0B0A" w:rsidP="001E0B0A">
          <w:pPr>
            <w:pStyle w:val="3DB3D6F6E4014D43BE91A8099122F4D5"/>
          </w:pPr>
          <w:r w:rsidRPr="00E94F48">
            <w:rPr>
              <w:rStyle w:val="PlaceholderText"/>
              <w:bCs/>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B0A"/>
    <w:rsid w:val="001E0B0A"/>
    <w:rsid w:val="007A79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E0B0A"/>
    <w:rPr>
      <w:color w:val="808080"/>
    </w:rPr>
  </w:style>
  <w:style w:type="paragraph" w:customStyle="1" w:styleId="DA7F1E371A40464099D2AF6C04886019">
    <w:name w:val="DA7F1E371A40464099D2AF6C04886019"/>
    <w:rsid w:val="001E0B0A"/>
  </w:style>
  <w:style w:type="paragraph" w:customStyle="1" w:styleId="343C86DF2C4F428EB03148F770362C57">
    <w:name w:val="343C86DF2C4F428EB03148F770362C57"/>
    <w:rsid w:val="001E0B0A"/>
  </w:style>
  <w:style w:type="paragraph" w:customStyle="1" w:styleId="3DB3D6F6E4014D43BE91A8099122F4D5">
    <w:name w:val="3DB3D6F6E4014D43BE91A8099122F4D5"/>
    <w:rsid w:val="001E0B0A"/>
  </w:style>
  <w:style w:type="paragraph" w:customStyle="1" w:styleId="92D220AD9C034D6EB0B1A24524AAFD5E">
    <w:name w:val="92D220AD9C034D6EB0B1A24524AAFD5E"/>
  </w:style>
  <w:style w:type="paragraph" w:customStyle="1" w:styleId="FD61AD96957D443B8B44996BD5D706BE">
    <w:name w:val="FD61AD96957D443B8B44996BD5D706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A954C-564C-494B-A94C-45CDB26B3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SER Sufficiency Memo Template (Revised 3-21-2022)</Template>
  <TotalTime>3</TotalTime>
  <Pages>1</Pages>
  <Words>304</Words>
  <Characters>1678</Characters>
  <Application>Microsoft Office Word</Application>
  <DocSecurity>4</DocSecurity>
  <Lines>13</Lines>
  <Paragraphs>3</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Jaspinder Singh</dc:creator>
  <cp:keywords/>
  <cp:lastModifiedBy>Jaspinder Singh</cp:lastModifiedBy>
  <cp:revision>2</cp:revision>
  <cp:lastPrinted>2014-10-31T15:06:00Z</cp:lastPrinted>
  <dcterms:created xsi:type="dcterms:W3CDTF">2023-05-10T16:37:00Z</dcterms:created>
  <dcterms:modified xsi:type="dcterms:W3CDTF">2023-05-10T16:37:00Z</dcterms:modified>
</cp:coreProperties>
</file>